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33" w:rsidRDefault="002C48FA" w:rsidP="002C48FA">
      <w:pPr>
        <w:jc w:val="center"/>
        <w:rPr>
          <w:rFonts w:ascii="Lucida Handwriting" w:hAnsi="Lucida Handwriting"/>
          <w:b/>
          <w:sz w:val="32"/>
          <w:szCs w:val="32"/>
          <w:u w:val="thick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GRANDMA’S STRUFFOLI</w:t>
      </w:r>
    </w:p>
    <w:p w:rsidR="002C48FA" w:rsidRDefault="002C48FA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flour</w:t>
      </w:r>
    </w:p>
    <w:p w:rsidR="002C48FA" w:rsidRDefault="002C48FA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teaspoons salt</w:t>
      </w:r>
    </w:p>
    <w:p w:rsidR="002C48FA" w:rsidRDefault="002C48FA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2C48FA" w:rsidRDefault="002C48FA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teaspoons vanilla</w:t>
      </w:r>
    </w:p>
    <w:p w:rsidR="002C48FA" w:rsidRDefault="002C48FA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Place flour in large bowl, make a well in flour.  Place eggs, one at a time in well, mix after each.  Add vanilla, mix well to form a ball.  Turn dough onto </w:t>
      </w:r>
      <w:r w:rsidR="008B3C33">
        <w:rPr>
          <w:rFonts w:ascii="Lucida Handwriting" w:hAnsi="Lucida Handwriting"/>
          <w:sz w:val="32"/>
          <w:szCs w:val="32"/>
        </w:rPr>
        <w:t>lightly</w:t>
      </w:r>
      <w:r>
        <w:rPr>
          <w:rFonts w:ascii="Lucida Handwriting" w:hAnsi="Lucida Handwriting"/>
          <w:sz w:val="32"/>
          <w:szCs w:val="32"/>
        </w:rPr>
        <w:t xml:space="preserve"> floured surface and </w:t>
      </w:r>
      <w:r w:rsidR="008B3C33">
        <w:rPr>
          <w:rFonts w:ascii="Lucida Handwriting" w:hAnsi="Lucida Handwriting"/>
          <w:sz w:val="32"/>
          <w:szCs w:val="32"/>
        </w:rPr>
        <w:t>knead</w:t>
      </w:r>
      <w:r>
        <w:rPr>
          <w:rFonts w:ascii="Lucida Handwriting" w:hAnsi="Lucida Handwriting"/>
          <w:sz w:val="32"/>
          <w:szCs w:val="32"/>
        </w:rPr>
        <w:t xml:space="preserve">.  Divide dough into halves.  </w:t>
      </w:r>
      <w:r w:rsidR="008B3C33">
        <w:rPr>
          <w:rFonts w:ascii="Lucida Handwriting" w:hAnsi="Lucida Handwriting"/>
          <w:sz w:val="32"/>
          <w:szCs w:val="32"/>
        </w:rPr>
        <w:t>Lightly</w:t>
      </w:r>
      <w:r>
        <w:rPr>
          <w:rFonts w:ascii="Lucida Handwriting" w:hAnsi="Lucida Handwriting"/>
          <w:sz w:val="32"/>
          <w:szCs w:val="32"/>
        </w:rPr>
        <w:t xml:space="preserve"> roll each half to ¼ inch</w:t>
      </w:r>
      <w:r w:rsidR="008B3C33">
        <w:rPr>
          <w:rFonts w:ascii="Lucida Handwriting" w:hAnsi="Lucida Handwriting"/>
          <w:sz w:val="32"/>
          <w:szCs w:val="32"/>
        </w:rPr>
        <w:t xml:space="preserve"> thick to form a rectangle.  Cut dough into strips about ¼ inches wide.  Cut each strip into small pieces.  Fry in vegetable oil until they float and flip over on their own. About 3 to 5 minutes.  Do not over load pan so they have enough room to flip over.  Drain on paper towels. Place in serving dish.</w:t>
      </w:r>
    </w:p>
    <w:p w:rsidR="008B3C33" w:rsidRDefault="008B3C33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honey</w:t>
      </w:r>
    </w:p>
    <w:p w:rsidR="008B3C33" w:rsidRDefault="008B3C33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tablespoon sugar</w:t>
      </w:r>
    </w:p>
    <w:p w:rsidR="008B3C33" w:rsidRPr="002C48FA" w:rsidRDefault="008B3C33" w:rsidP="002C48F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In a small sauce pan, cook honey and sugar over low heat until sugar melts and honey gets thin.  Pour over struffoli, sprinkle with small decorating candy.</w:t>
      </w:r>
    </w:p>
    <w:sectPr w:rsidR="008B3C33" w:rsidRPr="002C48FA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2C48FA"/>
    <w:rsid w:val="001D2716"/>
    <w:rsid w:val="002C48FA"/>
    <w:rsid w:val="002F63A1"/>
    <w:rsid w:val="00693CFE"/>
    <w:rsid w:val="008B3C33"/>
    <w:rsid w:val="00B2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20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2012-02-03T15:32:00Z</dcterms:created>
  <dcterms:modified xsi:type="dcterms:W3CDTF">2012-02-03T15:52:00Z</dcterms:modified>
</cp:coreProperties>
</file>